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9E" w:rsidRDefault="002D509E" w:rsidP="000F396E">
      <w:pPr>
        <w:pStyle w:val="Heading1"/>
        <w:rPr>
          <w:b/>
          <w:lang w:val="ru-RU"/>
        </w:rPr>
      </w:pPr>
    </w:p>
    <w:p w:rsidR="002D509E" w:rsidRPr="00332AC9" w:rsidRDefault="002D509E" w:rsidP="000F396E">
      <w:pPr>
        <w:rPr>
          <w:lang w:val="ru-RU"/>
        </w:rPr>
      </w:pPr>
    </w:p>
    <w:p w:rsidR="002D509E" w:rsidRDefault="002D509E" w:rsidP="000F396E">
      <w:pPr>
        <w:framePr w:hSpace="141" w:wrap="around" w:vAnchor="text" w:hAnchor="page" w:x="6016" w:y="1"/>
        <w:rPr>
          <w:noProof/>
        </w:rPr>
      </w:pPr>
      <w:r w:rsidRPr="009B4041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2D509E" w:rsidRDefault="002D509E" w:rsidP="000F396E">
      <w:pPr>
        <w:jc w:val="center"/>
        <w:rPr>
          <w:rFonts w:cs="Tahoma"/>
          <w:b/>
          <w:sz w:val="28"/>
          <w:szCs w:val="28"/>
        </w:rPr>
      </w:pPr>
    </w:p>
    <w:p w:rsidR="002D509E" w:rsidRDefault="002D509E" w:rsidP="000F396E">
      <w:pPr>
        <w:jc w:val="center"/>
        <w:rPr>
          <w:rFonts w:cs="Tahoma"/>
          <w:b/>
          <w:sz w:val="28"/>
          <w:szCs w:val="28"/>
        </w:rPr>
      </w:pPr>
    </w:p>
    <w:p w:rsidR="002D509E" w:rsidRDefault="002D509E" w:rsidP="000F396E">
      <w:pPr>
        <w:jc w:val="center"/>
        <w:rPr>
          <w:rFonts w:cs="Tahoma"/>
          <w:b/>
          <w:sz w:val="28"/>
          <w:szCs w:val="28"/>
        </w:rPr>
      </w:pPr>
    </w:p>
    <w:p w:rsidR="002D509E" w:rsidRDefault="002D509E" w:rsidP="000F396E">
      <w:pPr>
        <w:jc w:val="center"/>
        <w:rPr>
          <w:rFonts w:cs="Tahoma"/>
          <w:b/>
          <w:sz w:val="28"/>
          <w:szCs w:val="28"/>
        </w:rPr>
      </w:pPr>
    </w:p>
    <w:p w:rsidR="002D509E" w:rsidRDefault="002D509E" w:rsidP="000F396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D509E" w:rsidRDefault="002D509E" w:rsidP="000F396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D509E" w:rsidRDefault="002D509E" w:rsidP="000F396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D509E" w:rsidRPr="0039378D" w:rsidRDefault="002D509E" w:rsidP="000F396E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D509E" w:rsidRDefault="002D509E" w:rsidP="000F396E"/>
    <w:p w:rsidR="002D509E" w:rsidRPr="0039378D" w:rsidRDefault="002D509E" w:rsidP="000F396E">
      <w:pPr>
        <w:rPr>
          <w:sz w:val="28"/>
          <w:szCs w:val="28"/>
        </w:rPr>
      </w:pPr>
      <w:r>
        <w:rPr>
          <w:sz w:val="28"/>
          <w:szCs w:val="28"/>
        </w:rPr>
        <w:t>11серпня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 216 -</w:t>
      </w:r>
      <w:r w:rsidRPr="0039378D">
        <w:rPr>
          <w:sz w:val="28"/>
          <w:szCs w:val="28"/>
        </w:rPr>
        <w:t xml:space="preserve">к </w:t>
      </w:r>
    </w:p>
    <w:p w:rsidR="002D509E" w:rsidRPr="0039378D" w:rsidRDefault="002D509E" w:rsidP="000F396E">
      <w:pPr>
        <w:rPr>
          <w:b/>
        </w:rPr>
      </w:pPr>
    </w:p>
    <w:p w:rsidR="002D509E" w:rsidRDefault="002D509E" w:rsidP="000F396E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щорічноїосновної </w:t>
      </w:r>
    </w:p>
    <w:p w:rsidR="002D509E" w:rsidRPr="005B6AF9" w:rsidRDefault="002D509E" w:rsidP="000F396E">
      <w:pPr>
        <w:rPr>
          <w:b/>
          <w:sz w:val="28"/>
        </w:rPr>
      </w:pPr>
      <w:r>
        <w:rPr>
          <w:b/>
          <w:sz w:val="28"/>
        </w:rPr>
        <w:t>відпустки Гойчевій Д.С.</w:t>
      </w:r>
    </w:p>
    <w:p w:rsidR="002D509E" w:rsidRDefault="002D509E" w:rsidP="000F396E">
      <w:pPr>
        <w:jc w:val="center"/>
        <w:rPr>
          <w:sz w:val="28"/>
        </w:rPr>
      </w:pPr>
    </w:p>
    <w:p w:rsidR="002D509E" w:rsidRPr="001B36F7" w:rsidRDefault="002D509E" w:rsidP="000F396E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заявуГойчевої Д.С.:</w:t>
      </w:r>
    </w:p>
    <w:p w:rsidR="002D509E" w:rsidRDefault="002D509E" w:rsidP="000F396E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Гойчевій Діані Сергіївні,  головному спеціалісту – інспектору з праці відділу  комунальної власності, земельних відносин та екологічних питань міської ради,  щорічну основну відпустку тривалістю </w:t>
      </w:r>
      <w:r w:rsidRPr="00C17EF4">
        <w:rPr>
          <w:highlight w:val="black"/>
        </w:rPr>
        <w:t>30 календарних днівз 25 серпня  2021 року по 23 вересня 2021 року включно,  за період роботи з 05 січня 2021 року по 04січня 2022 року.</w:t>
      </w:r>
      <w:r>
        <w:t xml:space="preserve"> </w:t>
      </w:r>
    </w:p>
    <w:p w:rsidR="002D509E" w:rsidRDefault="002D509E" w:rsidP="000F396E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Гойчевій Діані Сергіївні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2D509E" w:rsidRPr="005B6AF9" w:rsidRDefault="002D509E" w:rsidP="0022483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2D509E" w:rsidRDefault="002D509E" w:rsidP="000F396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>.</w:t>
      </w:r>
      <w:bookmarkStart w:id="0" w:name="_GoBack"/>
      <w:bookmarkEnd w:id="0"/>
      <w:r w:rsidRPr="0039378D">
        <w:rPr>
          <w:sz w:val="28"/>
          <w:szCs w:val="28"/>
        </w:rPr>
        <w:t xml:space="preserve">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2D509E" w:rsidRPr="0039378D" w:rsidRDefault="002D509E" w:rsidP="000F396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ГойчевоїД.С.  від </w:t>
      </w:r>
      <w:r w:rsidRPr="00C17EF4">
        <w:rPr>
          <w:sz w:val="28"/>
          <w:szCs w:val="28"/>
          <w:highlight w:val="black"/>
        </w:rPr>
        <w:t>09 серпня  2021 року</w:t>
      </w:r>
      <w:r>
        <w:rPr>
          <w:sz w:val="28"/>
          <w:szCs w:val="28"/>
        </w:rPr>
        <w:t>.</w:t>
      </w:r>
    </w:p>
    <w:p w:rsidR="002D509E" w:rsidRPr="0039378D" w:rsidRDefault="002D509E" w:rsidP="000F396E">
      <w:pPr>
        <w:pStyle w:val="Heading2"/>
      </w:pPr>
    </w:p>
    <w:p w:rsidR="002D509E" w:rsidRPr="000917CC" w:rsidRDefault="002D509E" w:rsidP="000F396E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2D509E" w:rsidRDefault="002D509E" w:rsidP="000F396E">
      <w:pPr>
        <w:pStyle w:val="Heading2"/>
      </w:pPr>
    </w:p>
    <w:p w:rsidR="002D509E" w:rsidRDefault="002D509E" w:rsidP="000F396E">
      <w:pPr>
        <w:pStyle w:val="Heading2"/>
      </w:pPr>
    </w:p>
    <w:p w:rsidR="002D509E" w:rsidRDefault="002D509E" w:rsidP="000F396E">
      <w:pPr>
        <w:pStyle w:val="Heading2"/>
      </w:pPr>
      <w:r>
        <w:t>З розпорядженням ознайомлена</w:t>
      </w:r>
      <w:r>
        <w:tab/>
        <w:t>_____________    Д.Гойчева</w:t>
      </w:r>
    </w:p>
    <w:p w:rsidR="002D509E" w:rsidRPr="002D6B80" w:rsidRDefault="002D509E" w:rsidP="000F396E">
      <w:pPr>
        <w:rPr>
          <w:u w:val="single"/>
        </w:rPr>
      </w:pPr>
    </w:p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Pr="00E96A52" w:rsidRDefault="002D509E" w:rsidP="000F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D509E" w:rsidRPr="00E96A52" w:rsidRDefault="002D509E" w:rsidP="000F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11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№216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D509E" w:rsidRDefault="002D509E" w:rsidP="000F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09E" w:rsidRPr="000A696E" w:rsidRDefault="002D509E" w:rsidP="000F396E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Гойчевій Д.С.</w:t>
      </w:r>
    </w:p>
    <w:p w:rsidR="002D509E" w:rsidRPr="00A84420" w:rsidRDefault="002D509E" w:rsidP="000F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09E" w:rsidRPr="00CF77D5" w:rsidRDefault="002D509E" w:rsidP="000F396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D509E" w:rsidRPr="00E05F39" w:rsidRDefault="002D509E" w:rsidP="000F396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D509E" w:rsidRPr="00E05F39" w:rsidRDefault="002D509E" w:rsidP="000F396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D509E" w:rsidRPr="00E05F39" w:rsidRDefault="002D509E" w:rsidP="000F396E">
      <w:pPr>
        <w:rPr>
          <w:b/>
          <w:sz w:val="28"/>
          <w:szCs w:val="28"/>
        </w:rPr>
      </w:pPr>
    </w:p>
    <w:p w:rsidR="002D509E" w:rsidRDefault="002D509E" w:rsidP="000F396E">
      <w:pPr>
        <w:rPr>
          <w:sz w:val="28"/>
          <w:szCs w:val="28"/>
        </w:rPr>
      </w:pPr>
    </w:p>
    <w:p w:rsidR="002D509E" w:rsidRPr="00E05F39" w:rsidRDefault="002D509E" w:rsidP="000F396E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2D509E" w:rsidRPr="00E05F39" w:rsidRDefault="002D509E" w:rsidP="000F396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D509E" w:rsidRPr="00E05F39" w:rsidRDefault="002D509E" w:rsidP="000F396E">
      <w:pPr>
        <w:rPr>
          <w:sz w:val="28"/>
          <w:szCs w:val="28"/>
        </w:rPr>
      </w:pPr>
    </w:p>
    <w:p w:rsidR="002D509E" w:rsidRDefault="002D509E" w:rsidP="000F396E">
      <w:pPr>
        <w:rPr>
          <w:sz w:val="28"/>
          <w:szCs w:val="28"/>
        </w:rPr>
      </w:pPr>
    </w:p>
    <w:p w:rsidR="002D509E" w:rsidRDefault="002D509E" w:rsidP="000F396E"/>
    <w:p w:rsidR="002D509E" w:rsidRDefault="002D509E" w:rsidP="000F396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2D509E" w:rsidRDefault="002D509E" w:rsidP="000F396E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2D509E" w:rsidRDefault="002D509E" w:rsidP="000F396E"/>
    <w:p w:rsidR="002D509E" w:rsidRDefault="002D509E" w:rsidP="000F396E"/>
    <w:p w:rsidR="002D509E" w:rsidRPr="008410F0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Pr="006D7188" w:rsidRDefault="002D509E" w:rsidP="000F396E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 w:rsidP="000F396E"/>
    <w:p w:rsidR="002D509E" w:rsidRDefault="002D509E"/>
    <w:sectPr w:rsidR="002D509E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96E"/>
    <w:rsid w:val="000917CC"/>
    <w:rsid w:val="000A696E"/>
    <w:rsid w:val="000F396E"/>
    <w:rsid w:val="001B36F7"/>
    <w:rsid w:val="0022483F"/>
    <w:rsid w:val="002D509E"/>
    <w:rsid w:val="002D6B80"/>
    <w:rsid w:val="003010A8"/>
    <w:rsid w:val="00332AC9"/>
    <w:rsid w:val="00343F5F"/>
    <w:rsid w:val="00357583"/>
    <w:rsid w:val="00363EEB"/>
    <w:rsid w:val="0039378D"/>
    <w:rsid w:val="005B6AF9"/>
    <w:rsid w:val="005E4AE2"/>
    <w:rsid w:val="006D7188"/>
    <w:rsid w:val="007735AB"/>
    <w:rsid w:val="008410F0"/>
    <w:rsid w:val="009B4041"/>
    <w:rsid w:val="00A84420"/>
    <w:rsid w:val="00BE072F"/>
    <w:rsid w:val="00C17EF4"/>
    <w:rsid w:val="00C37068"/>
    <w:rsid w:val="00CF77D5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96E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396E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396E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396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396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F396E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F396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F39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F396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F396E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F396E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0F39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F396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F39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96E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315</Words>
  <Characters>1802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2021-08-10T11:49:00Z</cp:lastPrinted>
  <dcterms:created xsi:type="dcterms:W3CDTF">2021-08-10T11:35:00Z</dcterms:created>
  <dcterms:modified xsi:type="dcterms:W3CDTF">2022-01-12T07:00:00Z</dcterms:modified>
</cp:coreProperties>
</file>